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BBA2E" w14:textId="77777777" w:rsidR="003F0D06" w:rsidRDefault="003F0D06" w:rsidP="003F0D06">
      <w:pPr>
        <w:spacing w:before="0"/>
      </w:pPr>
    </w:p>
    <w:p w14:paraId="7D5B3E00" w14:textId="2C0BA027" w:rsidR="00543605" w:rsidRDefault="00543605" w:rsidP="003F0D06">
      <w:pPr>
        <w:spacing w:before="0"/>
      </w:pPr>
      <w:r>
        <w:t>KLASA:</w:t>
      </w:r>
    </w:p>
    <w:p w14:paraId="3066739F" w14:textId="23FF8710" w:rsidR="00543605" w:rsidRDefault="00543605" w:rsidP="003F0D06">
      <w:pPr>
        <w:spacing w:before="0"/>
      </w:pPr>
      <w:r>
        <w:t>URBROJ:</w:t>
      </w:r>
    </w:p>
    <w:p w14:paraId="656E6AB5" w14:textId="3DF25186" w:rsidR="00543605" w:rsidRDefault="00543605" w:rsidP="003F0D06">
      <w:pPr>
        <w:spacing w:before="0"/>
      </w:pPr>
    </w:p>
    <w:p w14:paraId="142E6137" w14:textId="77777777" w:rsidR="003F0D06" w:rsidRDefault="003F0D06" w:rsidP="003F0D06">
      <w:pPr>
        <w:spacing w:before="0"/>
      </w:pPr>
    </w:p>
    <w:p w14:paraId="58009AB0" w14:textId="1717E912" w:rsidR="00543605" w:rsidRDefault="00543605" w:rsidP="003F0D06">
      <w:pPr>
        <w:spacing w:before="0"/>
      </w:pPr>
      <w:r>
        <w:t>Na temelju članka 34. stavka 1. Statuta Sveučilišta u Splitu, Senat Sveučilišta u Splitu</w:t>
      </w:r>
      <w:r w:rsidR="003F0D06">
        <w:t>,</w:t>
      </w:r>
      <w:r>
        <w:t xml:space="preserve"> </w:t>
      </w:r>
      <w:r w:rsidR="003F0D06" w:rsidRPr="003F0D06">
        <w:t>OIB: 29845096215</w:t>
      </w:r>
      <w:r w:rsidR="003F0D06">
        <w:t xml:space="preserve">, </w:t>
      </w:r>
      <w:r>
        <w:t xml:space="preserve">na svojoj </w:t>
      </w:r>
      <w:r w:rsidRPr="0047411A">
        <w:t xml:space="preserve">77. sjednici održanoj dana </w:t>
      </w:r>
      <w:r w:rsidR="003F0D06">
        <w:t>__________</w:t>
      </w:r>
      <w:r w:rsidRPr="0047411A">
        <w:t xml:space="preserve"> </w:t>
      </w:r>
      <w:r>
        <w:t>2022. donosi</w:t>
      </w:r>
    </w:p>
    <w:p w14:paraId="2A3B3239" w14:textId="075B9A20" w:rsidR="00543605" w:rsidRDefault="00543605" w:rsidP="003F0D06">
      <w:pPr>
        <w:spacing w:before="0"/>
        <w:jc w:val="left"/>
      </w:pPr>
    </w:p>
    <w:p w14:paraId="60348182" w14:textId="77777777" w:rsidR="003F0D06" w:rsidRDefault="003F0D06" w:rsidP="003F0D06">
      <w:pPr>
        <w:spacing w:before="0"/>
        <w:jc w:val="left"/>
      </w:pPr>
    </w:p>
    <w:p w14:paraId="3C0277D8" w14:textId="77777777" w:rsidR="00543605" w:rsidRDefault="00543605" w:rsidP="003F0D06">
      <w:pPr>
        <w:spacing w:before="0"/>
        <w:jc w:val="center"/>
        <w:rPr>
          <w:b/>
        </w:rPr>
      </w:pPr>
      <w:r>
        <w:rPr>
          <w:b/>
        </w:rPr>
        <w:t xml:space="preserve">“Politiku o identificiranju i uključivanju lokalnih dionika” </w:t>
      </w:r>
    </w:p>
    <w:p w14:paraId="45BC69B8" w14:textId="77777777" w:rsidR="00543605" w:rsidRDefault="00543605" w:rsidP="003F0D06">
      <w:pPr>
        <w:spacing w:before="0"/>
        <w:jc w:val="center"/>
        <w:rPr>
          <w:b/>
        </w:rPr>
      </w:pPr>
      <w:r>
        <w:rPr>
          <w:b/>
        </w:rPr>
        <w:t>u skladu s ciljevima održivog razvoja Ujedinjenih naroda</w:t>
      </w:r>
    </w:p>
    <w:p w14:paraId="68307FEC" w14:textId="2E5E0D4D" w:rsidR="00543605" w:rsidRPr="003F0D06" w:rsidRDefault="00543605" w:rsidP="003F0D06">
      <w:pPr>
        <w:spacing w:before="0"/>
        <w:rPr>
          <w:bCs/>
        </w:rPr>
      </w:pPr>
    </w:p>
    <w:p w14:paraId="6931171D" w14:textId="77777777" w:rsidR="003F0D06" w:rsidRPr="003F0D06" w:rsidRDefault="003F0D06" w:rsidP="003F0D06">
      <w:pPr>
        <w:spacing w:before="0"/>
        <w:rPr>
          <w:bCs/>
        </w:rPr>
      </w:pPr>
    </w:p>
    <w:p w14:paraId="25994830" w14:textId="32551D8F" w:rsidR="00B54BB0" w:rsidRPr="00381796" w:rsidRDefault="00B54BB0" w:rsidP="003F0D06">
      <w:pPr>
        <w:spacing w:before="0"/>
        <w:rPr>
          <w:color w:val="000000" w:themeColor="text1"/>
        </w:rPr>
      </w:pPr>
      <w:r w:rsidRPr="00B54BB0">
        <w:rPr>
          <w:color w:val="000000"/>
        </w:rPr>
        <w:t xml:space="preserve">Jedan od strateških ciljeva Sveučilišta u Splitu je izgradnja prepoznatljivog identiteta i suradnja s jedinicama lokalne i države uprave. Smatramo da je među glavnim kriterijima za uspjeh institucija visokog obrazovanja usklađivanje s potrebama industrije i tržišta rada. Najbolji način da se to postigne je uključivanje i sudjelovanje unutarnjih i vanjskih dionika u proces </w:t>
      </w:r>
      <w:r w:rsidRPr="00381796">
        <w:rPr>
          <w:color w:val="000000" w:themeColor="text1"/>
        </w:rPr>
        <w:t xml:space="preserve">podučavanja i učenja. Uključivanjem dionika civilnog, privatnog i javnog sektora u rad Sveučilišta </w:t>
      </w:r>
      <w:r w:rsidR="00C41658">
        <w:rPr>
          <w:color w:val="000000" w:themeColor="text1"/>
        </w:rPr>
        <w:t xml:space="preserve">u Splitu </w:t>
      </w:r>
      <w:r w:rsidR="00404DF3">
        <w:rPr>
          <w:color w:val="000000" w:themeColor="text1"/>
        </w:rPr>
        <w:t xml:space="preserve">i njegovih sastavnica </w:t>
      </w:r>
      <w:r w:rsidRPr="00381796">
        <w:rPr>
          <w:color w:val="000000" w:themeColor="text1"/>
        </w:rPr>
        <w:t>omogućuje nam prikupljanje povratnih informacija o studijskim programima, procesu podučavanja, učenja i istraživanja.</w:t>
      </w:r>
    </w:p>
    <w:p w14:paraId="04730DF7" w14:textId="77777777" w:rsidR="00B54BB0" w:rsidRPr="00381796" w:rsidRDefault="00B54BB0" w:rsidP="003F0D06">
      <w:pPr>
        <w:spacing w:before="0"/>
        <w:jc w:val="left"/>
        <w:rPr>
          <w:color w:val="000000" w:themeColor="text1"/>
        </w:rPr>
      </w:pPr>
    </w:p>
    <w:p w14:paraId="4CEB7CDE" w14:textId="613D83A4" w:rsidR="00B54BB0" w:rsidRPr="00381796" w:rsidRDefault="00B54BB0" w:rsidP="003F0D06">
      <w:pPr>
        <w:spacing w:before="0"/>
        <w:rPr>
          <w:color w:val="000000" w:themeColor="text1"/>
        </w:rPr>
      </w:pPr>
      <w:r w:rsidRPr="00381796">
        <w:rPr>
          <w:color w:val="000000" w:themeColor="text1"/>
        </w:rPr>
        <w:t>Po</w:t>
      </w:r>
      <w:r w:rsidR="00F0679A" w:rsidRPr="00381796">
        <w:rPr>
          <w:color w:val="000000" w:themeColor="text1"/>
        </w:rPr>
        <w:t>vratne informacije ukazuju nam</w:t>
      </w:r>
      <w:r w:rsidRPr="00381796">
        <w:rPr>
          <w:color w:val="000000" w:themeColor="text1"/>
        </w:rPr>
        <w:t xml:space="preserve"> </w:t>
      </w:r>
      <w:r w:rsidR="009C510C" w:rsidRPr="00381796">
        <w:rPr>
          <w:color w:val="000000" w:themeColor="text1"/>
        </w:rPr>
        <w:t>status</w:t>
      </w:r>
      <w:r w:rsidRPr="00381796">
        <w:rPr>
          <w:color w:val="000000" w:themeColor="text1"/>
        </w:rPr>
        <w:t xml:space="preserve"> naših stude</w:t>
      </w:r>
      <w:r w:rsidR="00E36C06" w:rsidRPr="00381796">
        <w:rPr>
          <w:color w:val="000000" w:themeColor="text1"/>
        </w:rPr>
        <w:t>nata na tržištu rada te nove prilike i moguće suradnje</w:t>
      </w:r>
      <w:r w:rsidRPr="00381796">
        <w:rPr>
          <w:color w:val="000000" w:themeColor="text1"/>
        </w:rPr>
        <w:t xml:space="preserve"> u okruženju. Redovita revizija nastavnih planova i programa potrebna je kako bismo ostali suvremeni te kako bismo bili prepoznati na globalnoj razini.</w:t>
      </w:r>
    </w:p>
    <w:p w14:paraId="01223D13" w14:textId="77777777" w:rsidR="00B54BB0" w:rsidRPr="00381796" w:rsidRDefault="00B54BB0" w:rsidP="003F0D06">
      <w:pPr>
        <w:spacing w:before="0"/>
        <w:jc w:val="left"/>
        <w:rPr>
          <w:color w:val="000000" w:themeColor="text1"/>
        </w:rPr>
      </w:pPr>
    </w:p>
    <w:p w14:paraId="198DAF03" w14:textId="6C27C775" w:rsidR="00B54BB0" w:rsidRPr="00381796" w:rsidRDefault="00B54BB0" w:rsidP="003F0D06">
      <w:pPr>
        <w:spacing w:before="0"/>
        <w:rPr>
          <w:color w:val="000000" w:themeColor="text1"/>
        </w:rPr>
      </w:pPr>
      <w:r w:rsidRPr="00381796">
        <w:rPr>
          <w:color w:val="000000" w:themeColor="text1"/>
        </w:rPr>
        <w:t>Organizacijom radionica, predavanja, fokus grupa, humanitarnih akcija te provedbom projekata strateškog partnerstva, Sveučilište u Splitu aktivno djeluje na jačanju odnosa s dionicima lokalne uprave, raznim vladinim i nevladinim organizacijama te ostalim državnim tijelima.</w:t>
      </w:r>
    </w:p>
    <w:p w14:paraId="6B7FC6E7" w14:textId="77777777" w:rsidR="00B54BB0" w:rsidRPr="00381796" w:rsidRDefault="00B54BB0" w:rsidP="003F0D06">
      <w:pPr>
        <w:spacing w:before="0"/>
        <w:jc w:val="left"/>
        <w:rPr>
          <w:color w:val="000000" w:themeColor="text1"/>
        </w:rPr>
      </w:pPr>
    </w:p>
    <w:p w14:paraId="1FFE75D5" w14:textId="3F47FBEB" w:rsidR="00B54BB0" w:rsidRPr="00381796" w:rsidRDefault="00B54BB0" w:rsidP="003F0D06">
      <w:pPr>
        <w:spacing w:before="0"/>
        <w:rPr>
          <w:color w:val="000000" w:themeColor="text1"/>
        </w:rPr>
      </w:pPr>
      <w:r w:rsidRPr="00381796">
        <w:rPr>
          <w:color w:val="000000" w:themeColor="text1"/>
        </w:rPr>
        <w:t xml:space="preserve">Sveučilište u Splitu, zajedno sa </w:t>
      </w:r>
      <w:r w:rsidR="00FD2B25">
        <w:rPr>
          <w:color w:val="000000" w:themeColor="text1"/>
        </w:rPr>
        <w:t xml:space="preserve">njegovim </w:t>
      </w:r>
      <w:r w:rsidRPr="00381796">
        <w:rPr>
          <w:color w:val="000000" w:themeColor="text1"/>
        </w:rPr>
        <w:t xml:space="preserve">sastavnicama, sklopilo je ugovor o poslovnoj suradnji – nastavnim bazama s relevantnim društvenim dionicima – gospodarskim subjektima, bolnicama, domovima zdravlja, institutima, ljekarnama, odvjetničkim </w:t>
      </w:r>
      <w:r w:rsidR="00201512">
        <w:rPr>
          <w:color w:val="000000" w:themeColor="text1"/>
        </w:rPr>
        <w:t>uredima</w:t>
      </w:r>
      <w:r w:rsidRPr="00381796">
        <w:rPr>
          <w:color w:val="000000" w:themeColor="text1"/>
        </w:rPr>
        <w:t xml:space="preserve">, raznim trgovačkim </w:t>
      </w:r>
      <w:r w:rsidRPr="00E6019D">
        <w:rPr>
          <w:color w:val="000000" w:themeColor="text1"/>
        </w:rPr>
        <w:t xml:space="preserve">društvima, udrugama, sportskim klubovima, </w:t>
      </w:r>
      <w:r w:rsidR="00E6019D" w:rsidRPr="00E6019D">
        <w:t>tijelima državne uprave, drugim državnim tijelima, tijelima jedinica lokalne i područne (regionalne) samouprave, pravnim osobama s javnim ovlastima, pravosudnim tijelima</w:t>
      </w:r>
      <w:r w:rsidRPr="00E6019D">
        <w:rPr>
          <w:color w:val="000000" w:themeColor="text1"/>
        </w:rPr>
        <w:t xml:space="preserve"> te različitim</w:t>
      </w:r>
      <w:r w:rsidRPr="00381796">
        <w:rPr>
          <w:color w:val="000000" w:themeColor="text1"/>
        </w:rPr>
        <w:t xml:space="preserve"> specijaliziranim ustanovama u svrhu povezivanja prakse, znanosti, umjetnosti i visokog obrazovanja</w:t>
      </w:r>
      <w:r w:rsidR="00200664" w:rsidRPr="00381796">
        <w:rPr>
          <w:color w:val="000000" w:themeColor="text1"/>
        </w:rPr>
        <w:t xml:space="preserve"> u cilju povećanja kvalitete</w:t>
      </w:r>
      <w:r w:rsidRPr="00381796">
        <w:rPr>
          <w:color w:val="000000" w:themeColor="text1"/>
        </w:rPr>
        <w:t>.</w:t>
      </w:r>
    </w:p>
    <w:p w14:paraId="2D33F466" w14:textId="77777777" w:rsidR="00200664" w:rsidRPr="00381796" w:rsidRDefault="00200664" w:rsidP="003F0D06">
      <w:pPr>
        <w:spacing w:before="0"/>
        <w:rPr>
          <w:color w:val="000000" w:themeColor="text1"/>
        </w:rPr>
      </w:pPr>
    </w:p>
    <w:p w14:paraId="7FFB2971" w14:textId="4795AE6E" w:rsidR="00B54BB0" w:rsidRPr="00381796" w:rsidRDefault="00B54BB0" w:rsidP="003F0D06">
      <w:pPr>
        <w:spacing w:before="0"/>
        <w:rPr>
          <w:color w:val="000000" w:themeColor="text1"/>
        </w:rPr>
      </w:pPr>
      <w:r w:rsidRPr="00381796">
        <w:rPr>
          <w:color w:val="000000" w:themeColor="text1"/>
        </w:rPr>
        <w:t>Sveučilište u Splitu nastavit će jačati part</w:t>
      </w:r>
      <w:r w:rsidR="00456049">
        <w:rPr>
          <w:color w:val="000000" w:themeColor="text1"/>
        </w:rPr>
        <w:t>nerske odnose s organizacijama iz</w:t>
      </w:r>
      <w:r w:rsidRPr="00381796">
        <w:rPr>
          <w:color w:val="000000" w:themeColor="text1"/>
        </w:rPr>
        <w:t xml:space="preserve"> različitih područja djelatnosti te će ih aktivno uključiti u proces donošenja politika.</w:t>
      </w:r>
    </w:p>
    <w:p w14:paraId="512D3888" w14:textId="4EDEA0CF" w:rsidR="00F466EF" w:rsidRDefault="00F466EF" w:rsidP="003F0D06">
      <w:pPr>
        <w:spacing w:before="0"/>
      </w:pPr>
    </w:p>
    <w:p w14:paraId="35E10255" w14:textId="5BE20183" w:rsidR="0045665C" w:rsidRDefault="0045665C" w:rsidP="003F0D06">
      <w:pPr>
        <w:spacing w:before="0"/>
        <w:jc w:val="left"/>
      </w:pPr>
    </w:p>
    <w:p w14:paraId="0860DF1A" w14:textId="77777777" w:rsidR="003F0D06" w:rsidRPr="00541413" w:rsidRDefault="003F0D06" w:rsidP="003F0D06">
      <w:pPr>
        <w:spacing w:before="0"/>
        <w:jc w:val="left"/>
      </w:pPr>
    </w:p>
    <w:p w14:paraId="14235272" w14:textId="77777777" w:rsidR="0045665C" w:rsidRPr="008204D4" w:rsidRDefault="0045665C" w:rsidP="003F0D06">
      <w:pPr>
        <w:spacing w:before="0"/>
        <w:ind w:left="4508" w:firstLine="256"/>
        <w:jc w:val="center"/>
        <w:rPr>
          <w:b/>
          <w:spacing w:val="40"/>
        </w:rPr>
      </w:pPr>
      <w:r w:rsidRPr="008204D4">
        <w:rPr>
          <w:b/>
          <w:spacing w:val="40"/>
        </w:rPr>
        <w:t>REKTOR</w:t>
      </w:r>
    </w:p>
    <w:p w14:paraId="1A01A05E" w14:textId="77777777" w:rsidR="003F0D06" w:rsidRPr="003F0D06" w:rsidRDefault="003F0D06" w:rsidP="003F0D06">
      <w:pPr>
        <w:spacing w:before="0"/>
        <w:ind w:left="4508" w:firstLine="256"/>
        <w:jc w:val="center"/>
        <w:rPr>
          <w:sz w:val="12"/>
          <w:szCs w:val="12"/>
        </w:rPr>
      </w:pPr>
    </w:p>
    <w:p w14:paraId="1D968B4F" w14:textId="0BC830B7" w:rsidR="00F14A22" w:rsidRDefault="0045665C" w:rsidP="003F0D06">
      <w:pPr>
        <w:spacing w:before="0"/>
        <w:ind w:left="4508" w:firstLine="256"/>
        <w:jc w:val="center"/>
      </w:pPr>
      <w:r w:rsidRPr="00541413">
        <w:t>prof. dr. sc. Dragan Ljutić</w:t>
      </w:r>
    </w:p>
    <w:sectPr w:rsidR="00F14A22" w:rsidSect="004F00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2004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A11A3" w14:textId="77777777" w:rsidR="00663065" w:rsidRDefault="00663065">
      <w:r>
        <w:separator/>
      </w:r>
    </w:p>
  </w:endnote>
  <w:endnote w:type="continuationSeparator" w:id="0">
    <w:p w14:paraId="6E862DCB" w14:textId="77777777" w:rsidR="00663065" w:rsidRDefault="00663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C1F17" w14:textId="77777777" w:rsidR="00543605" w:rsidRDefault="0054360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546F9" w14:textId="23054B66" w:rsidR="00F94A5B" w:rsidRDefault="00E519EF" w:rsidP="00F94A5B">
    <w:pPr>
      <w:pStyle w:val="Podnoje"/>
      <w:spacing w:before="120" w:after="840"/>
      <w:jc w:val="right"/>
    </w:pPr>
    <w:r w:rsidRPr="00F94A5B">
      <w:rPr>
        <w:sz w:val="22"/>
        <w:szCs w:val="22"/>
      </w:rPr>
      <w:fldChar w:fldCharType="begin"/>
    </w:r>
    <w:r w:rsidR="00F94A5B" w:rsidRPr="00F94A5B">
      <w:rPr>
        <w:sz w:val="22"/>
        <w:szCs w:val="22"/>
      </w:rPr>
      <w:instrText>PAGE   \* MERGEFORMAT</w:instrText>
    </w:r>
    <w:r w:rsidRPr="00F94A5B">
      <w:rPr>
        <w:sz w:val="22"/>
        <w:szCs w:val="22"/>
      </w:rPr>
      <w:fldChar w:fldCharType="separate"/>
    </w:r>
    <w:r w:rsidR="00F90955">
      <w:rPr>
        <w:noProof/>
        <w:sz w:val="22"/>
        <w:szCs w:val="22"/>
      </w:rPr>
      <w:t>2</w:t>
    </w:r>
    <w:r w:rsidRPr="00F94A5B">
      <w:rPr>
        <w:sz w:val="22"/>
        <w:szCs w:val="22"/>
      </w:rPr>
      <w:fldChar w:fldCharType="end"/>
    </w:r>
  </w:p>
  <w:p w14:paraId="44EAFD9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681625" w:rsidRPr="00817248" w:rsidRDefault="00681625" w:rsidP="00817248">
    <w:pPr>
      <w:jc w:val="right"/>
      <w:rPr>
        <w:rFonts w:ascii="Calibri" w:hAnsi="Calibri" w:cs="Calibri"/>
        <w:sz w:val="22"/>
        <w:szCs w:val="22"/>
      </w:rPr>
    </w:pPr>
  </w:p>
  <w:p w14:paraId="7C430347" w14:textId="19DDBF00" w:rsidR="00320EA1" w:rsidRPr="00E25E71" w:rsidRDefault="009A053B" w:rsidP="002D3D61">
    <w:pPr>
      <w:pStyle w:val="Podnoje"/>
      <w:spacing w:before="20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47E0C5" wp14:editId="07777777">
              <wp:simplePos x="0" y="0"/>
              <wp:positionH relativeFrom="column">
                <wp:posOffset>-1905</wp:posOffset>
              </wp:positionH>
              <wp:positionV relativeFrom="paragraph">
                <wp:posOffset>62230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 xmlns:oel="http://schemas.microsoft.com/office/2019/extlst">
          <w:pict w14:anchorId="314AB7AD">
            <v:line id="Ravni poveznik 3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pt" from="-.15pt,4.9pt" to="453.15pt,5.4pt" w14:anchorId="5515A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"/>
          </w:pict>
        </mc:Fallback>
      </mc:AlternateConten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Sveučilište u Splitu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R. Boškovića</w:t>
    </w:r>
    <w:r w:rsidR="008F2EF1">
      <w:rPr>
        <w:rFonts w:ascii="Verdana" w:hAnsi="Verdana" w:cs="Arial"/>
        <w:noProof/>
        <w:color w:val="333399"/>
        <w:spacing w:val="7"/>
        <w:sz w:val="16"/>
        <w:szCs w:val="16"/>
      </w:rPr>
      <w:t xml:space="preserve"> 3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1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, 21000 Split</w:t>
    </w:r>
    <w:r w:rsidR="00320EA1"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E25E7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>Tel.: (385) 21 558200</w:t>
    </w:r>
    <w:r w:rsidR="00E25E71">
      <w:rPr>
        <w:rFonts w:ascii="Wingdings" w:hAnsi="Wingdings" w:cs="Arial"/>
        <w:noProof/>
        <w:color w:val="333399"/>
        <w:spacing w:val="7"/>
        <w:sz w:val="12"/>
        <w:szCs w:val="12"/>
      </w:rPr>
      <w:t>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Fax: (385) 21 348163</w:t>
    </w:r>
    <w:r w:rsidR="00320EA1">
      <w:rPr>
        <w:rFonts w:ascii="Verdana" w:hAnsi="Verdana" w:cs="Arial"/>
        <w:noProof/>
        <w:color w:val="333399"/>
        <w:sz w:val="16"/>
        <w:szCs w:val="16"/>
      </w:rPr>
      <w:br/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e-mail: rektorat@unist.hr </w:t>
    </w:r>
    <w:r w:rsidR="00320EA1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hyperlink r:id="rId1" w:history="1">
      <w:r w:rsidR="00320EA1" w:rsidRPr="00E25E71">
        <w:rPr>
          <w:rStyle w:val="Hiperveza"/>
          <w:rFonts w:ascii="Verdana" w:hAnsi="Verdana" w:cs="Arial"/>
          <w:noProof/>
          <w:color w:val="333399"/>
          <w:spacing w:val="13"/>
          <w:w w:val="90"/>
          <w:sz w:val="16"/>
          <w:szCs w:val="16"/>
          <w:u w:val="none"/>
        </w:rPr>
        <w:t>www.unist.hr</w:t>
      </w:r>
    </w:hyperlink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6"/>
        <w:w w:val="90"/>
        <w:sz w:val="16"/>
        <w:szCs w:val="16"/>
      </w:rPr>
      <w:t xml:space="preserve"> </w:t>
    </w:r>
    <w:r w:rsidR="008F2EF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>OIB 29845096215</w:t>
    </w:r>
    <w:r w:rsidR="00E3584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25"/>
        <w:w w:val="90"/>
        <w:sz w:val="16"/>
        <w:szCs w:val="16"/>
      </w:rPr>
      <w:t xml:space="preserve"> </w:t>
    </w:r>
    <w:r w:rsidR="00FB077D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C64B7" w14:textId="77777777" w:rsidR="00663065" w:rsidRDefault="00663065">
      <w:r>
        <w:separator/>
      </w:r>
    </w:p>
  </w:footnote>
  <w:footnote w:type="continuationSeparator" w:id="0">
    <w:p w14:paraId="5B0F8BE8" w14:textId="77777777" w:rsidR="00663065" w:rsidRDefault="00663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92391" w14:textId="3A66ECBF" w:rsidR="00543605" w:rsidRDefault="00663065">
    <w:pPr>
      <w:pStyle w:val="Zaglavlje"/>
    </w:pPr>
    <w:r>
      <w:rPr>
        <w:noProof/>
      </w:rPr>
      <w:pict w14:anchorId="4C24CA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3336422" o:spid="_x0000_s2050" type="#_x0000_t136" style="position:absolute;left:0;text-align:left;margin-left:0;margin-top:0;width:357pt;height:7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66pt" string="N  A  C  R  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725BE720" w:rsidR="00ED5196" w:rsidRDefault="00663065" w:rsidP="00F94A5B">
    <w:pPr>
      <w:pStyle w:val="Zaglavlje"/>
      <w:spacing w:before="0"/>
    </w:pPr>
    <w:r>
      <w:rPr>
        <w:noProof/>
      </w:rPr>
      <w:pict w14:anchorId="4EDC3E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3336423" o:spid="_x0000_s2051" type="#_x0000_t136" style="position:absolute;left:0;text-align:left;margin-left:0;margin-top:0;width:357pt;height:7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66pt" string="N  A  C  R  T"/>
          <w10:wrap anchorx="margin" anchory="margin"/>
        </v:shape>
      </w:pict>
    </w:r>
  </w:p>
  <w:p w14:paraId="3DEEC669" w14:textId="77777777" w:rsidR="00492E7C" w:rsidRPr="00492E7C" w:rsidRDefault="00492E7C" w:rsidP="00F94A5B">
    <w:pPr>
      <w:pStyle w:val="Zaglavlje"/>
      <w:spacing w:before="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8A1FE" w14:textId="5E55A45B" w:rsidR="00ED5196" w:rsidRPr="00B946E6" w:rsidRDefault="00663065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>
      <w:rPr>
        <w:noProof/>
      </w:rPr>
      <w:pict w14:anchorId="3D46C0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3336421" o:spid="_x0000_s2049" type="#_x0000_t136" style="position:absolute;left:0;text-align:left;margin-left:0;margin-top:0;width:357pt;height:7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66pt" string="N  A  C  R  T"/>
          <w10:wrap anchorx="margin" anchory="margin"/>
        </v:shape>
      </w:pict>
    </w:r>
    <w:r w:rsidR="00115B00">
      <w:rPr>
        <w:noProof/>
        <w:lang w:val="en-US" w:eastAsia="en-US"/>
      </w:rPr>
      <w:drawing>
        <wp:anchor distT="0" distB="0" distL="114300" distR="114300" simplePos="0" relativeHeight="251657728" behindDoc="1" locked="1" layoutInCell="1" allowOverlap="1" wp14:anchorId="76F6009D" wp14:editId="07777777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9525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18" name="Slika 5" descr="Opis: 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Opis: 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2CBA5DA4" w:rsidRPr="118B83FB">
      <w:rPr>
        <w:rFonts w:ascii="Verdana" w:hAnsi="Verdana" w:cs="Arial"/>
        <w:b/>
        <w:bCs/>
        <w:color w:val="333399"/>
        <w:spacing w:val="110"/>
        <w:sz w:val="30"/>
        <w:szCs w:val="30"/>
      </w:rPr>
      <w:t>SVEUČILIŠTE U SPLITU</w:t>
    </w:r>
  </w:p>
  <w:p w14:paraId="351083D5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630C8814" w14:textId="77777777" w:rsidR="00ED5196" w:rsidRPr="003572E5" w:rsidRDefault="009A053B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4294967293" distB="4294967293" distL="114300" distR="114300" simplePos="0" relativeHeight="251656704" behindDoc="0" locked="0" layoutInCell="1" allowOverlap="1" wp14:anchorId="5E2588E6" wp14:editId="07777777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1905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 xmlns:oel="http://schemas.microsoft.com/office/2019/extlst">
          <w:pict w14:anchorId="7010E7CB">
            <v:line id="Line 4" style="position:absolute;z-index:2516567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.5pt" from="74.1pt,6pt" to="461.1pt,6pt" w14:anchorId="4AB663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6C43CE"/>
    <w:multiLevelType w:val="hybridMultilevel"/>
    <w:tmpl w:val="A6A80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3E7313"/>
    <w:multiLevelType w:val="hybridMultilevel"/>
    <w:tmpl w:val="67F804C0"/>
    <w:lvl w:ilvl="0" w:tplc="041A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52">
      <o:colormru v:ext="edit" colors="#8484d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WwMDG2MDEzNzIyszBT0lEKTi0uzszPAykwqgUAsPgV9SwAAAA="/>
  </w:docVars>
  <w:rsids>
    <w:rsidRoot w:val="009A053B"/>
    <w:rsid w:val="000060F2"/>
    <w:rsid w:val="0003347D"/>
    <w:rsid w:val="00043002"/>
    <w:rsid w:val="00047D1E"/>
    <w:rsid w:val="00060F62"/>
    <w:rsid w:val="00072B32"/>
    <w:rsid w:val="000771AB"/>
    <w:rsid w:val="00095DF2"/>
    <w:rsid w:val="000B3846"/>
    <w:rsid w:val="000C16D7"/>
    <w:rsid w:val="000D6013"/>
    <w:rsid w:val="000E16D2"/>
    <w:rsid w:val="000E797B"/>
    <w:rsid w:val="000E7B24"/>
    <w:rsid w:val="00115B00"/>
    <w:rsid w:val="00117BC7"/>
    <w:rsid w:val="00124617"/>
    <w:rsid w:val="00124BF1"/>
    <w:rsid w:val="00150B5F"/>
    <w:rsid w:val="00154717"/>
    <w:rsid w:val="00155716"/>
    <w:rsid w:val="00156604"/>
    <w:rsid w:val="00156949"/>
    <w:rsid w:val="00170E21"/>
    <w:rsid w:val="00181A00"/>
    <w:rsid w:val="00184AB3"/>
    <w:rsid w:val="00196054"/>
    <w:rsid w:val="001A794B"/>
    <w:rsid w:val="001B0371"/>
    <w:rsid w:val="001B15CF"/>
    <w:rsid w:val="001B6633"/>
    <w:rsid w:val="001B7F7F"/>
    <w:rsid w:val="001D7C23"/>
    <w:rsid w:val="001E4E9F"/>
    <w:rsid w:val="001F26FA"/>
    <w:rsid w:val="00200664"/>
    <w:rsid w:val="00201512"/>
    <w:rsid w:val="00212314"/>
    <w:rsid w:val="00231FD6"/>
    <w:rsid w:val="002372D6"/>
    <w:rsid w:val="00253716"/>
    <w:rsid w:val="002545BE"/>
    <w:rsid w:val="0026605A"/>
    <w:rsid w:val="00270C9E"/>
    <w:rsid w:val="00273069"/>
    <w:rsid w:val="00277D6C"/>
    <w:rsid w:val="002C1C32"/>
    <w:rsid w:val="002D3D61"/>
    <w:rsid w:val="002E1726"/>
    <w:rsid w:val="002F08BA"/>
    <w:rsid w:val="002F5E2B"/>
    <w:rsid w:val="00301218"/>
    <w:rsid w:val="00303F22"/>
    <w:rsid w:val="003127E6"/>
    <w:rsid w:val="00320EA1"/>
    <w:rsid w:val="003270C8"/>
    <w:rsid w:val="00331DCF"/>
    <w:rsid w:val="0033225E"/>
    <w:rsid w:val="00334FDE"/>
    <w:rsid w:val="003572E5"/>
    <w:rsid w:val="0037119E"/>
    <w:rsid w:val="00372A77"/>
    <w:rsid w:val="00381796"/>
    <w:rsid w:val="003862D3"/>
    <w:rsid w:val="00386CA8"/>
    <w:rsid w:val="00387EC2"/>
    <w:rsid w:val="003A3D89"/>
    <w:rsid w:val="003B5AAB"/>
    <w:rsid w:val="003C23E2"/>
    <w:rsid w:val="003C506C"/>
    <w:rsid w:val="003D0EF5"/>
    <w:rsid w:val="003E3C44"/>
    <w:rsid w:val="003F0D06"/>
    <w:rsid w:val="00404DF3"/>
    <w:rsid w:val="004064A1"/>
    <w:rsid w:val="004116B5"/>
    <w:rsid w:val="00421D7A"/>
    <w:rsid w:val="00421EF4"/>
    <w:rsid w:val="00430DA5"/>
    <w:rsid w:val="00437C4F"/>
    <w:rsid w:val="00447B13"/>
    <w:rsid w:val="004547EE"/>
    <w:rsid w:val="00456049"/>
    <w:rsid w:val="0045665C"/>
    <w:rsid w:val="00464357"/>
    <w:rsid w:val="0047322D"/>
    <w:rsid w:val="0047411A"/>
    <w:rsid w:val="0047495E"/>
    <w:rsid w:val="00492E7C"/>
    <w:rsid w:val="004B46B7"/>
    <w:rsid w:val="004B7490"/>
    <w:rsid w:val="004C292D"/>
    <w:rsid w:val="004C7CD0"/>
    <w:rsid w:val="004D0D72"/>
    <w:rsid w:val="004F004E"/>
    <w:rsid w:val="0050504C"/>
    <w:rsid w:val="00520117"/>
    <w:rsid w:val="005270D1"/>
    <w:rsid w:val="00540765"/>
    <w:rsid w:val="00543605"/>
    <w:rsid w:val="00557CCD"/>
    <w:rsid w:val="00560D53"/>
    <w:rsid w:val="005A1CFE"/>
    <w:rsid w:val="005A2DD9"/>
    <w:rsid w:val="005C7F76"/>
    <w:rsid w:val="005D30EC"/>
    <w:rsid w:val="005D3C1F"/>
    <w:rsid w:val="005F39EA"/>
    <w:rsid w:val="00617DE8"/>
    <w:rsid w:val="00625746"/>
    <w:rsid w:val="00640AD6"/>
    <w:rsid w:val="00641A8A"/>
    <w:rsid w:val="00656E60"/>
    <w:rsid w:val="00661760"/>
    <w:rsid w:val="00663065"/>
    <w:rsid w:val="00681625"/>
    <w:rsid w:val="00683E96"/>
    <w:rsid w:val="006A49E8"/>
    <w:rsid w:val="006A6425"/>
    <w:rsid w:val="006B3088"/>
    <w:rsid w:val="006B4B59"/>
    <w:rsid w:val="006C303E"/>
    <w:rsid w:val="006C3A9D"/>
    <w:rsid w:val="006E0CFE"/>
    <w:rsid w:val="006E3CF9"/>
    <w:rsid w:val="006E53B6"/>
    <w:rsid w:val="006E7AAD"/>
    <w:rsid w:val="007250C7"/>
    <w:rsid w:val="0072734C"/>
    <w:rsid w:val="00736023"/>
    <w:rsid w:val="00740129"/>
    <w:rsid w:val="00741C57"/>
    <w:rsid w:val="00751077"/>
    <w:rsid w:val="0077434A"/>
    <w:rsid w:val="00777D64"/>
    <w:rsid w:val="007A6E1E"/>
    <w:rsid w:val="007B2165"/>
    <w:rsid w:val="007B4E00"/>
    <w:rsid w:val="007D3114"/>
    <w:rsid w:val="007D61EC"/>
    <w:rsid w:val="007F4396"/>
    <w:rsid w:val="007F7276"/>
    <w:rsid w:val="00802628"/>
    <w:rsid w:val="00811D62"/>
    <w:rsid w:val="00817248"/>
    <w:rsid w:val="008179D8"/>
    <w:rsid w:val="00817A34"/>
    <w:rsid w:val="00841B63"/>
    <w:rsid w:val="00842991"/>
    <w:rsid w:val="00850F6D"/>
    <w:rsid w:val="00854826"/>
    <w:rsid w:val="00854A3F"/>
    <w:rsid w:val="00876D79"/>
    <w:rsid w:val="00886662"/>
    <w:rsid w:val="008B04F6"/>
    <w:rsid w:val="008B15DC"/>
    <w:rsid w:val="008B48C9"/>
    <w:rsid w:val="008C1027"/>
    <w:rsid w:val="008C27D6"/>
    <w:rsid w:val="008C648A"/>
    <w:rsid w:val="008D33BD"/>
    <w:rsid w:val="008D7E57"/>
    <w:rsid w:val="008E5658"/>
    <w:rsid w:val="008F040A"/>
    <w:rsid w:val="008F2EF1"/>
    <w:rsid w:val="008F7D1B"/>
    <w:rsid w:val="00901B57"/>
    <w:rsid w:val="00916F01"/>
    <w:rsid w:val="00936393"/>
    <w:rsid w:val="00944FB5"/>
    <w:rsid w:val="009468D5"/>
    <w:rsid w:val="009477F1"/>
    <w:rsid w:val="00955956"/>
    <w:rsid w:val="009A053B"/>
    <w:rsid w:val="009B71E3"/>
    <w:rsid w:val="009C0163"/>
    <w:rsid w:val="009C0195"/>
    <w:rsid w:val="009C510C"/>
    <w:rsid w:val="009D3472"/>
    <w:rsid w:val="009D4A50"/>
    <w:rsid w:val="009E0D20"/>
    <w:rsid w:val="00A06194"/>
    <w:rsid w:val="00A10276"/>
    <w:rsid w:val="00A1043C"/>
    <w:rsid w:val="00A11BB8"/>
    <w:rsid w:val="00A11E13"/>
    <w:rsid w:val="00A12E9D"/>
    <w:rsid w:val="00A13DA9"/>
    <w:rsid w:val="00A241BD"/>
    <w:rsid w:val="00A6156E"/>
    <w:rsid w:val="00A7530C"/>
    <w:rsid w:val="00A95281"/>
    <w:rsid w:val="00A97516"/>
    <w:rsid w:val="00AB0DAF"/>
    <w:rsid w:val="00AB4D80"/>
    <w:rsid w:val="00AC15F8"/>
    <w:rsid w:val="00AC67F0"/>
    <w:rsid w:val="00B21C60"/>
    <w:rsid w:val="00B247C9"/>
    <w:rsid w:val="00B32ECF"/>
    <w:rsid w:val="00B43E71"/>
    <w:rsid w:val="00B543B7"/>
    <w:rsid w:val="00B54BB0"/>
    <w:rsid w:val="00B55059"/>
    <w:rsid w:val="00B62554"/>
    <w:rsid w:val="00B75D7F"/>
    <w:rsid w:val="00B9014A"/>
    <w:rsid w:val="00B946E6"/>
    <w:rsid w:val="00B96863"/>
    <w:rsid w:val="00BB2608"/>
    <w:rsid w:val="00BD4677"/>
    <w:rsid w:val="00BE0818"/>
    <w:rsid w:val="00BE2310"/>
    <w:rsid w:val="00BF3202"/>
    <w:rsid w:val="00C01EE7"/>
    <w:rsid w:val="00C2059B"/>
    <w:rsid w:val="00C23985"/>
    <w:rsid w:val="00C315BD"/>
    <w:rsid w:val="00C406E6"/>
    <w:rsid w:val="00C41658"/>
    <w:rsid w:val="00C503BD"/>
    <w:rsid w:val="00C55FB2"/>
    <w:rsid w:val="00C5683C"/>
    <w:rsid w:val="00C6000F"/>
    <w:rsid w:val="00C64ADC"/>
    <w:rsid w:val="00C66227"/>
    <w:rsid w:val="00C74C51"/>
    <w:rsid w:val="00C910AB"/>
    <w:rsid w:val="00CA2D4C"/>
    <w:rsid w:val="00CA7753"/>
    <w:rsid w:val="00CC059B"/>
    <w:rsid w:val="00CC2CF7"/>
    <w:rsid w:val="00CC6EA8"/>
    <w:rsid w:val="00CF02E1"/>
    <w:rsid w:val="00CF0549"/>
    <w:rsid w:val="00CF6304"/>
    <w:rsid w:val="00CF792C"/>
    <w:rsid w:val="00D03109"/>
    <w:rsid w:val="00D119F0"/>
    <w:rsid w:val="00D13D8D"/>
    <w:rsid w:val="00D16631"/>
    <w:rsid w:val="00D40334"/>
    <w:rsid w:val="00D53CC7"/>
    <w:rsid w:val="00D6599B"/>
    <w:rsid w:val="00D77C98"/>
    <w:rsid w:val="00D77D0B"/>
    <w:rsid w:val="00D80375"/>
    <w:rsid w:val="00D90F90"/>
    <w:rsid w:val="00D918D6"/>
    <w:rsid w:val="00DB7D00"/>
    <w:rsid w:val="00DC515A"/>
    <w:rsid w:val="00DC59C8"/>
    <w:rsid w:val="00DC6671"/>
    <w:rsid w:val="00DC7A39"/>
    <w:rsid w:val="00DD6CB6"/>
    <w:rsid w:val="00DE70B4"/>
    <w:rsid w:val="00DF289F"/>
    <w:rsid w:val="00E047F2"/>
    <w:rsid w:val="00E06A0A"/>
    <w:rsid w:val="00E06DA0"/>
    <w:rsid w:val="00E14BA4"/>
    <w:rsid w:val="00E25E71"/>
    <w:rsid w:val="00E35841"/>
    <w:rsid w:val="00E3693D"/>
    <w:rsid w:val="00E36C06"/>
    <w:rsid w:val="00E519EF"/>
    <w:rsid w:val="00E6019D"/>
    <w:rsid w:val="00E62865"/>
    <w:rsid w:val="00E8463D"/>
    <w:rsid w:val="00E87577"/>
    <w:rsid w:val="00E948C8"/>
    <w:rsid w:val="00E95A7C"/>
    <w:rsid w:val="00E97481"/>
    <w:rsid w:val="00EC1991"/>
    <w:rsid w:val="00EC2FFC"/>
    <w:rsid w:val="00ED5196"/>
    <w:rsid w:val="00ED646D"/>
    <w:rsid w:val="00ED65AF"/>
    <w:rsid w:val="00EE255D"/>
    <w:rsid w:val="00EF1C36"/>
    <w:rsid w:val="00F03E30"/>
    <w:rsid w:val="00F0679A"/>
    <w:rsid w:val="00F069AF"/>
    <w:rsid w:val="00F14A22"/>
    <w:rsid w:val="00F15923"/>
    <w:rsid w:val="00F23714"/>
    <w:rsid w:val="00F25881"/>
    <w:rsid w:val="00F43422"/>
    <w:rsid w:val="00F466EF"/>
    <w:rsid w:val="00F65633"/>
    <w:rsid w:val="00F72A3A"/>
    <w:rsid w:val="00F7506E"/>
    <w:rsid w:val="00F75952"/>
    <w:rsid w:val="00F90955"/>
    <w:rsid w:val="00F9385D"/>
    <w:rsid w:val="00F94A5B"/>
    <w:rsid w:val="00FB077D"/>
    <w:rsid w:val="00FB0926"/>
    <w:rsid w:val="00FC2156"/>
    <w:rsid w:val="00FC52E8"/>
    <w:rsid w:val="00FD2B25"/>
    <w:rsid w:val="00FD6333"/>
    <w:rsid w:val="00FE765A"/>
    <w:rsid w:val="033B0C56"/>
    <w:rsid w:val="05AAA3B0"/>
    <w:rsid w:val="097C1914"/>
    <w:rsid w:val="0C759A3E"/>
    <w:rsid w:val="0E38523A"/>
    <w:rsid w:val="0E432112"/>
    <w:rsid w:val="0FD2FCC7"/>
    <w:rsid w:val="118B83FB"/>
    <w:rsid w:val="14401758"/>
    <w:rsid w:val="176C7665"/>
    <w:rsid w:val="17B4AC23"/>
    <w:rsid w:val="22C1E80D"/>
    <w:rsid w:val="252E8BBF"/>
    <w:rsid w:val="26664AA6"/>
    <w:rsid w:val="2CBA5DA4"/>
    <w:rsid w:val="30DF1588"/>
    <w:rsid w:val="34469402"/>
    <w:rsid w:val="36BEAB6E"/>
    <w:rsid w:val="39D169C8"/>
    <w:rsid w:val="3ACB3B88"/>
    <w:rsid w:val="3BB8FB30"/>
    <w:rsid w:val="4526B3B8"/>
    <w:rsid w:val="47FB66B5"/>
    <w:rsid w:val="4A0B3672"/>
    <w:rsid w:val="4E984450"/>
    <w:rsid w:val="55FE5310"/>
    <w:rsid w:val="59BC17B3"/>
    <w:rsid w:val="59ED2904"/>
    <w:rsid w:val="5B1DFD02"/>
    <w:rsid w:val="5B97B8C6"/>
    <w:rsid w:val="5E0C1504"/>
    <w:rsid w:val="627053BE"/>
    <w:rsid w:val="6507F34B"/>
    <w:rsid w:val="66F37650"/>
    <w:rsid w:val="6C06B861"/>
    <w:rsid w:val="6D4E2387"/>
    <w:rsid w:val="6D589E2C"/>
    <w:rsid w:val="76908C58"/>
    <w:rsid w:val="78BEC118"/>
    <w:rsid w:val="78CC1432"/>
    <w:rsid w:val="79C60AFB"/>
    <w:rsid w:val="7A54A5F1"/>
    <w:rsid w:val="7BF6A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8484d6"/>
    </o:shapedefaults>
    <o:shapelayout v:ext="edit">
      <o:idmap v:ext="edit" data="1"/>
    </o:shapelayout>
  </w:shapeDefaults>
  <w:decimalSymbol w:val=","/>
  <w:listSeparator w:val=";"/>
  <w14:docId w14:val="4EEAB450"/>
  <w15:docId w15:val="{EA903CAC-14DF-409A-A435-D15F0CEF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rsid w:val="00C6000F"/>
    <w:rPr>
      <w:color w:val="0000FF"/>
      <w:u w:val="single"/>
    </w:rPr>
  </w:style>
  <w:style w:type="character" w:styleId="SlijeenaHiperveza">
    <w:name w:val="FollowedHyperlink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character" w:styleId="Tekstrezerviranogmjesta">
    <w:name w:val="Placeholder Text"/>
    <w:uiPriority w:val="99"/>
    <w:semiHidden/>
    <w:rsid w:val="00320EA1"/>
    <w:rPr>
      <w:color w:val="808080"/>
    </w:rPr>
  </w:style>
  <w:style w:type="paragraph" w:styleId="StandardWeb">
    <w:name w:val="Normal (Web)"/>
    <w:basedOn w:val="Normal"/>
    <w:uiPriority w:val="99"/>
    <w:semiHidden/>
    <w:unhideWhenUsed/>
    <w:rsid w:val="00B54BB0"/>
    <w:pPr>
      <w:spacing w:beforeAutospacing="1" w:after="100" w:afterAutospacing="1"/>
      <w:jc w:val="left"/>
    </w:pPr>
  </w:style>
  <w:style w:type="character" w:styleId="Referencakomentara">
    <w:name w:val="annotation reference"/>
    <w:basedOn w:val="Zadanifontodlomka"/>
    <w:semiHidden/>
    <w:unhideWhenUsed/>
    <w:rsid w:val="00B32ECF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B32ECF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B32ECF"/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B32EC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B32E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2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Dokumenti_Akti\Obrasci\Dopis_rektor_12_1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3639B3E1B041B41B892D3ACB29AE" ma:contentTypeVersion="12" ma:contentTypeDescription="Stvaranje novog dokumenta." ma:contentTypeScope="" ma:versionID="82eb12f57bd2e191289f61afde509921">
  <xsd:schema xmlns:xsd="http://www.w3.org/2001/XMLSchema" xmlns:xs="http://www.w3.org/2001/XMLSchema" xmlns:p="http://schemas.microsoft.com/office/2006/metadata/properties" xmlns:ns2="a4f27737-c5d4-4056-88ee-e55e27e998e6" xmlns:ns3="793fea45-f278-4bb4-bc96-369c5ef124bd" targetNamespace="http://schemas.microsoft.com/office/2006/metadata/properties" ma:root="true" ma:fieldsID="99a4415979784f6e044188374051b3c3" ns2:_="" ns3:_="">
    <xsd:import namespace="a4f27737-c5d4-4056-88ee-e55e27e998e6"/>
    <xsd:import namespace="793fea45-f278-4bb4-bc96-369c5ef12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27737-c5d4-4056-88ee-e55e27e998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fea45-f278-4bb4-bc96-369c5ef12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B29850-7D86-4DE1-81CB-61A5C4508A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0F930A-EDAE-4BF4-8C7E-831541DE72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12B3A9-FC77-4BBE-83AC-D3E148FD8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27737-c5d4-4056-88ee-e55e27e998e6"/>
    <ds:schemaRef ds:uri="793fea45-f278-4bb4-bc96-369c5ef12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54E965-99A4-452B-B8E0-4374E18558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Dopis_rektor_12_1</Template>
  <TotalTime>14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subject/>
  <dc:creator>Tomislav</dc:creator>
  <cp:keywords/>
  <dc:description/>
  <cp:lastModifiedBy>Jelena Gladović</cp:lastModifiedBy>
  <cp:revision>10</cp:revision>
  <cp:lastPrinted>2020-07-08T10:58:00Z</cp:lastPrinted>
  <dcterms:created xsi:type="dcterms:W3CDTF">2022-12-08T07:29:00Z</dcterms:created>
  <dcterms:modified xsi:type="dcterms:W3CDTF">2022-12-09T12:24:00Z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0x010100599B3639B3E1B041B41B892D3ACB29AE</vt:lpwstr>
  </property>
</Properties>
</file>